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34AF9">
        <w:rPr>
          <w:rFonts w:cs="Arial"/>
          <w:b/>
          <w:caps/>
          <w:sz w:val="28"/>
          <w:szCs w:val="28"/>
        </w:rPr>
        <w:t>1532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936D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0936D0">
              <w:rPr>
                <w:rFonts w:cs="Arial"/>
                <w:sz w:val="20"/>
                <w:szCs w:val="20"/>
              </w:rPr>
              <w:t>Avaliação e poda de árvores existentes na Avenida Presidente Humberto de Alencar Castelo Branco, na altura do nº 2705, no Conjunto Habitacional Marinho.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0936D0" w:rsidRPr="000936D0">
        <w:rPr>
          <w:rFonts w:cs="Arial"/>
        </w:rPr>
        <w:t xml:space="preserve">junto à Secretaria de Meio Ambiente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0936D0">
        <w:rPr>
          <w:rFonts w:cs="Arial"/>
        </w:rPr>
        <w:t>à a</w:t>
      </w:r>
      <w:r w:rsidR="000936D0" w:rsidRPr="000936D0">
        <w:rPr>
          <w:rFonts w:cs="Arial"/>
        </w:rPr>
        <w:t>valiação e poda de árvores existentes na Avenida Presidente Humberto de Alencar Castelo Branco, na altura do nº 2705, no Conjunto Habitacional Marinho.</w:t>
      </w:r>
    </w:p>
    <w:p w:rsidR="000936D0" w:rsidRDefault="000936D0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V</w:t>
      </w:r>
      <w:r w:rsidRPr="000936D0">
        <w:rPr>
          <w:rFonts w:cs="Arial"/>
        </w:rPr>
        <w:t>árias árvores estão comprometendo a segurança do local.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0936D0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0936D0">
        <w:rPr>
          <w:rFonts w:cs="Arial"/>
        </w:rPr>
        <w:t>2 de junho de 2021.</w:t>
      </w:r>
    </w:p>
    <w:p w:rsidR="000936D0" w:rsidRDefault="000936D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936D0" w:rsidRDefault="000936D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936D0" w:rsidRPr="005D429C" w:rsidRDefault="000936D0" w:rsidP="00356560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0936D0" w:rsidRPr="005D429C" w:rsidRDefault="000936D0" w:rsidP="00356560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  <w:bookmarkStart w:id="0" w:name="_GoBack"/>
      <w:bookmarkEnd w:id="0"/>
    </w:p>
    <w:sectPr w:rsidR="000936D0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357" w:rsidRDefault="00395357">
      <w:r>
        <w:separator/>
      </w:r>
    </w:p>
  </w:endnote>
  <w:endnote w:type="continuationSeparator" w:id="0">
    <w:p w:rsidR="00395357" w:rsidRDefault="0039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357" w:rsidRDefault="00395357">
      <w:r>
        <w:separator/>
      </w:r>
    </w:p>
  </w:footnote>
  <w:footnote w:type="continuationSeparator" w:id="0">
    <w:p w:rsidR="00395357" w:rsidRDefault="00395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146EE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36D0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34AF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5357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146EE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E4E52-C8E2-4921-8147-9A779A7A4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108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2021-05-30T20:11:00Z</cp:lastPrinted>
  <dcterms:created xsi:type="dcterms:W3CDTF">2021-05-30T20:11:00Z</dcterms:created>
  <dcterms:modified xsi:type="dcterms:W3CDTF">2021-05-30T20:11:00Z</dcterms:modified>
</cp:coreProperties>
</file>